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5528" w:rsidRDefault="00E25528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798.75pt;height:547.5pt;visibility:visible">
            <v:imagedata r:id="rId4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3" o:spid="_x0000_i1026" type="#_x0000_t75" style="width:809.25pt;height:547.5pt;visibility:visible">
            <v:imagedata r:id="rId5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4" o:spid="_x0000_i1027" type="#_x0000_t75" style="width:809.25pt;height:552.75pt;visibility:visible">
            <v:imagedata r:id="rId6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5" o:spid="_x0000_i1028" type="#_x0000_t75" style="width:809.25pt;height:552.75pt;visibility:visible">
            <v:imagedata r:id="rId7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6" o:spid="_x0000_i1029" type="#_x0000_t75" style="width:809.25pt;height:552.75pt;visibility:visible">
            <v:imagedata r:id="rId8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8" o:spid="_x0000_i1030" type="#_x0000_t75" style="width:809.25pt;height:552.75pt;visibility:visible">
            <v:imagedata r:id="rId9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9" o:spid="_x0000_i1031" type="#_x0000_t75" style="width:809.25pt;height:552.75pt;visibility:visible">
            <v:imagedata r:id="rId10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0" o:spid="_x0000_i1032" type="#_x0000_t75" style="width:809.25pt;height:552.75pt;visibility:visible">
            <v:imagedata r:id="rId11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1" o:spid="_x0000_i1033" type="#_x0000_t75" style="width:809.25pt;height:564.75pt;visibility:visible">
            <v:imagedata r:id="rId12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2" o:spid="_x0000_i1034" type="#_x0000_t75" style="width:809.25pt;height:8in;visibility:visible">
            <v:imagedata r:id="rId13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3" o:spid="_x0000_i1035" type="#_x0000_t75" style="width:809.25pt;height:8in;visibility:visible">
            <v:imagedata r:id="rId14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4" o:spid="_x0000_i1036" type="#_x0000_t75" style="width:809.25pt;height:8in;visibility:visible">
            <v:imagedata r:id="rId15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5" o:spid="_x0000_i1037" type="#_x0000_t75" style="width:809.25pt;height:8in;visibility:visible">
            <v:imagedata r:id="rId16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6" o:spid="_x0000_i1038" type="#_x0000_t75" style="width:809.25pt;height:8in;visibility:visible">
            <v:imagedata r:id="rId17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7" o:spid="_x0000_i1039" type="#_x0000_t75" style="width:809.25pt;height:564.75pt;visibility:visible">
            <v:imagedata r:id="rId18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24" o:spid="_x0000_i1040" type="#_x0000_t75" style="width:809.25pt;height:8in;visibility:visible">
            <v:imagedata r:id="rId19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25" o:spid="_x0000_i1041" type="#_x0000_t75" style="width:809.25pt;height:8in;visibility:visible">
            <v:imagedata r:id="rId20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26" o:spid="_x0000_i1042" type="#_x0000_t75" style="width:809.25pt;height:8in;visibility:visible">
            <v:imagedata r:id="rId21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7" o:spid="_x0000_i1043" type="#_x0000_t75" style="width:809.25pt;height:564.75pt;visibility:visible">
            <v:imagedata r:id="rId22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8" o:spid="_x0000_i1044" type="#_x0000_t75" style="width:809.25pt;height:8in;visibility:visible">
            <v:imagedata r:id="rId23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19" o:spid="_x0000_i1045" type="#_x0000_t75" style="width:809.25pt;height:8in;visibility:visible">
            <v:imagedata r:id="rId24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20" o:spid="_x0000_i1046" type="#_x0000_t75" style="width:809.25pt;height:564.75pt;visibility:visible">
            <v:imagedata r:id="rId25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21" o:spid="_x0000_i1047" type="#_x0000_t75" style="width:809.25pt;height:8in;visibility:visible">
            <v:imagedata r:id="rId26" o:title=""/>
          </v:shape>
        </w:pict>
      </w:r>
    </w:p>
    <w:p w:rsidR="00E25528" w:rsidRDefault="00E25528">
      <w:r>
        <w:rPr>
          <w:noProof/>
          <w:lang w:eastAsia="ru-RU"/>
        </w:rPr>
        <w:pict>
          <v:shape id="Рисунок 22" o:spid="_x0000_i1048" type="#_x0000_t75" style="width:809.25pt;height:570pt;visibility:visible">
            <v:imagedata r:id="rId27" o:title=""/>
          </v:shape>
        </w:pict>
      </w:r>
    </w:p>
    <w:p w:rsidR="00E25528" w:rsidRDefault="00E25528">
      <w:bookmarkStart w:id="0" w:name="_GoBack"/>
      <w:r>
        <w:rPr>
          <w:noProof/>
          <w:lang w:eastAsia="ru-RU"/>
        </w:rPr>
        <w:pict>
          <v:shape id="Рисунок 23" o:spid="_x0000_i1049" type="#_x0000_t75" style="width:809.25pt;height:570pt;visibility:visible">
            <v:imagedata r:id="rId28" o:title=""/>
          </v:shape>
        </w:pict>
      </w:r>
      <w:bookmarkEnd w:id="0"/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Рисунок 1" o:spid="_x0000_i1050" type="#_x0000_t75" style="width:809.25pt;height:564.75pt;visibility:visible">
            <v:imagedata r:id="rId29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1" type="#_x0000_t75" style="width:809.25pt;height:564.75pt;visibility:visible">
            <v:imagedata r:id="rId30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2" type="#_x0000_t75" style="width:809.25pt;height:564.75pt;visibility:visible">
            <v:imagedata r:id="rId31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3" type="#_x0000_t75" style="width:809.25pt;height:8in;visibility:visible">
            <v:imagedata r:id="rId32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4" type="#_x0000_t75" style="width:809.25pt;height:570pt;visibility:visible">
            <v:imagedata r:id="rId33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5" type="#_x0000_t75" style="width:809.25pt;height:8in;visibility:visible">
            <v:imagedata r:id="rId34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6" type="#_x0000_t75" style="width:809.25pt;height:8in;visibility:visible">
            <v:imagedata r:id="rId35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7" type="#_x0000_t75" style="width:809.25pt;height:8in;visibility:visible">
            <v:imagedata r:id="rId36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8" type="#_x0000_t75" style="width:809.25pt;height:8in;visibility:visible">
            <v:imagedata r:id="rId37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59" type="#_x0000_t75" style="width:809.25pt;height:570pt;visibility:visible">
            <v:imagedata r:id="rId38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0" type="#_x0000_t75" style="width:809.25pt;height:570pt;visibility:visible">
            <v:imagedata r:id="rId39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1" type="#_x0000_t75" style="width:809.25pt;height:8in;visibility:visible">
            <v:imagedata r:id="rId40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2" type="#_x0000_t75" style="width:809.25pt;height:8in;visibility:visible">
            <v:imagedata r:id="rId41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3" type="#_x0000_t75" style="width:809.25pt;height:8in;visibility:visible">
            <v:imagedata r:id="rId42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4" type="#_x0000_t75" style="width:809.25pt;height:8in;visibility:visible">
            <v:imagedata r:id="rId43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5" type="#_x0000_t75" style="width:809.25pt;height:8in;visibility:visible">
            <v:imagedata r:id="rId44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6" type="#_x0000_t75" style="width:809.25pt;height:564.75pt;visibility:visible">
            <v:imagedata r:id="rId45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7" type="#_x0000_t75" style="width:809.25pt;height:8in;visibility:visible">
            <v:imagedata r:id="rId46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8" type="#_x0000_t75" style="width:809.25pt;height:8in;visibility:visible">
            <v:imagedata r:id="rId47" o:title=""/>
          </v:shape>
        </w:pict>
      </w:r>
    </w:p>
    <w:p w:rsidR="00E25528" w:rsidRDefault="00E25528">
      <w:pPr>
        <w:rPr>
          <w:noProof/>
          <w:lang w:val="en-US" w:eastAsia="ru-RU"/>
        </w:rPr>
      </w:pPr>
      <w:r>
        <w:rPr>
          <w:noProof/>
          <w:lang w:eastAsia="ru-RU"/>
        </w:rPr>
        <w:pict>
          <v:shape id="_x0000_i1069" type="#_x0000_t75" style="width:809.25pt;height:8in;visibility:visible">
            <v:imagedata r:id="rId48" o:title=""/>
          </v:shape>
        </w:pict>
      </w:r>
    </w:p>
    <w:p w:rsidR="00E25528" w:rsidRDefault="00E25528" w:rsidP="00DF373F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Рисунок 17" o:spid="_x0000_s1026" type="#_x0000_t75" style="position:absolute;left:0;text-align:left;margin-left:-56.7pt;margin-top:-9pt;width:883.8pt;height:8in;z-index:-251658240;visibility:visible" wrapcoords="-18 0 -18 21571 21600 21571 21600 0 -18 0">
            <v:imagedata r:id="rId49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1" o:spid="_x0000_s1027" type="#_x0000_t75" style="position:absolute;margin-left:-56.7pt;margin-top:0;width:865.25pt;height:549pt;z-index:-251657216;visibility:visible" wrapcoords="-19 0 -19 21570 21600 21570 21600 0 -19 0">
            <v:imagedata r:id="rId50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2" o:spid="_x0000_s1028" type="#_x0000_t75" style="position:absolute;margin-left:0;margin-top:4.5pt;width:861.5pt;height:553.5pt;z-index:-251656192;visibility:visible;mso-position-horizontal:center" wrapcoords="-19 0 -19 21571 21600 21571 21600 0 -19 0">
            <v:imagedata r:id="rId51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3" o:spid="_x0000_s1029" type="#_x0000_t75" style="position:absolute;margin-left:0;margin-top:9.55pt;width:852.5pt;height:557.45pt;z-index:-251655168;visibility:visible;mso-position-horizontal:center" wrapcoords="-19 0 -19 21571 21600 21571 21600 0 -19 0">
            <v:imagedata r:id="rId52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4" o:spid="_x0000_s1030" type="#_x0000_t75" style="position:absolute;margin-left:0;margin-top:7.5pt;width:866.75pt;height:559.5pt;z-index:-251654144;visibility:visible;mso-position-horizontal:center" wrapcoords="-19 0 -19 21571 21600 21571 21600 0 -19 0">
            <v:imagedata r:id="rId53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5" o:spid="_x0000_s1031" type="#_x0000_t75" style="position:absolute;margin-left:-56.7pt;margin-top:9pt;width:880.6pt;height:558pt;z-index:-251653120;visibility:visible" wrapcoords="-18 0 -18 21571 21600 21571 21600 0 -18 0">
            <v:imagedata r:id="rId54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6" o:spid="_x0000_s1032" type="#_x0000_t75" style="position:absolute;margin-left:-45pt;margin-top:9pt;width:828pt;height:558pt;z-index:-251652096;visibility:visible" wrapcoords="-20 0 -20 21571 21600 21571 21600 0 -20 0">
            <v:imagedata r:id="rId55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7" o:spid="_x0000_s1033" type="#_x0000_t75" style="position:absolute;margin-left:-56.7pt;margin-top:9pt;width:830.7pt;height:558pt;z-index:-251651072;visibility:visible" wrapcoords="-19 0 -19 21571 21600 21571 21600 0 -19 0">
            <v:imagedata r:id="rId56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8" o:spid="_x0000_s1034" type="#_x0000_t75" style="position:absolute;margin-left:-54pt;margin-top:0;width:837pt;height:567pt;z-index:-251650048;visibility:visible" wrapcoords="-19 0 -19 21571 21600 21571 21600 0 -19 0">
            <v:imagedata r:id="rId57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9" o:spid="_x0000_s1035" type="#_x0000_t75" style="position:absolute;margin-left:-63pt;margin-top:0;width:852.5pt;height:557.45pt;z-index:-251649024;visibility:visible" wrapcoords="-19 0 -19 21571 21600 21571 21600 0 -19 0">
            <v:imagedata r:id="rId58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10" o:spid="_x0000_s1036" type="#_x0000_t75" style="position:absolute;margin-left:0;margin-top:12.6pt;width:857.75pt;height:554.4pt;z-index:-251648000;visibility:visible;mso-position-horizontal:center" wrapcoords="-19 0 -19 21571 21600 21571 21600 0 -19 0">
            <v:imagedata r:id="rId59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11" o:spid="_x0000_s1037" type="#_x0000_t75" style="position:absolute;margin-left:0;margin-top:14.6pt;width:867.8pt;height:552.35pt;z-index:-251646976;visibility:visible;mso-position-horizontal:center" wrapcoords="-19 0 -19 21571 21600 21571 21600 0 -19 0">
            <v:imagedata r:id="rId60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12" o:spid="_x0000_s1038" type="#_x0000_t75" style="position:absolute;margin-left:0;margin-top:9pt;width:870.5pt;height:558pt;z-index:-251645952;visibility:visible;mso-position-horizontal:center" wrapcoords="-19 0 -19 21571 21600 21571 21600 0 -19 0">
            <v:imagedata r:id="rId61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13" o:spid="_x0000_s1039" type="#_x0000_t75" style="position:absolute;margin-left:0;margin-top:-3.4pt;width:862.55pt;height:561.35pt;z-index:-251644928;visibility:visible;mso-position-horizontal:center" wrapcoords="-19 0 -19 21571 21600 21571 21600 0 -19 0">
            <v:imagedata r:id="rId62" o:title=""/>
            <w10:wrap type="tight"/>
          </v:shape>
        </w:pict>
      </w:r>
    </w:p>
    <w:p w:rsidR="00E25528" w:rsidRDefault="00E25528" w:rsidP="00DF373F">
      <w:r>
        <w:rPr>
          <w:noProof/>
          <w:lang w:eastAsia="ru-RU"/>
        </w:rPr>
        <w:pict>
          <v:shape id="Рисунок 14" o:spid="_x0000_s1040" type="#_x0000_t75" style="position:absolute;margin-left:0;margin-top:9pt;width:833.35pt;height:549pt;z-index:-251643904;visibility:visible;mso-position-horizontal:center" wrapcoords="-19 0 -19 21570 21600 21570 21600 0 -19 0">
            <v:imagedata r:id="rId63" o:title=""/>
            <w10:wrap type="tight"/>
          </v:shape>
        </w:pict>
      </w:r>
    </w:p>
    <w:p w:rsidR="00E25528" w:rsidRPr="00DF373F" w:rsidRDefault="00E25528">
      <w:pPr>
        <w:rPr>
          <w:lang w:val="en-US"/>
        </w:rPr>
      </w:pPr>
      <w:r>
        <w:rPr>
          <w:noProof/>
          <w:lang w:eastAsia="ru-RU"/>
        </w:rPr>
        <w:pict>
          <v:shape id="Рисунок 15" o:spid="_x0000_s1041" type="#_x0000_t75" style="position:absolute;margin-left:0;margin-top:0;width:829.25pt;height:567pt;z-index:-251642880;visibility:visible;mso-position-horizontal:center" wrapcoords="-20 0 -20 21571 21600 21571 21600 0 -20 0">
            <v:imagedata r:id="rId64" o:title=""/>
            <w10:wrap type="tight"/>
          </v:shape>
        </w:pict>
      </w:r>
    </w:p>
    <w:sectPr w:rsidR="00E25528" w:rsidRPr="00DF373F" w:rsidSect="003B164F">
      <w:pgSz w:w="16838" w:h="11906" w:orient="landscape"/>
      <w:pgMar w:top="180" w:right="278" w:bottom="180" w:left="3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769CA"/>
    <w:rsid w:val="0003792C"/>
    <w:rsid w:val="000727D2"/>
    <w:rsid w:val="00221A5F"/>
    <w:rsid w:val="003033B4"/>
    <w:rsid w:val="003B164F"/>
    <w:rsid w:val="005D233F"/>
    <w:rsid w:val="006046AF"/>
    <w:rsid w:val="006241BE"/>
    <w:rsid w:val="00636EBB"/>
    <w:rsid w:val="00641648"/>
    <w:rsid w:val="006727A1"/>
    <w:rsid w:val="007E4FD3"/>
    <w:rsid w:val="008769CA"/>
    <w:rsid w:val="00923072"/>
    <w:rsid w:val="0098349D"/>
    <w:rsid w:val="00A0431C"/>
    <w:rsid w:val="00A7332D"/>
    <w:rsid w:val="00AD53E8"/>
    <w:rsid w:val="00B50D3E"/>
    <w:rsid w:val="00B510EA"/>
    <w:rsid w:val="00CB640F"/>
    <w:rsid w:val="00D62537"/>
    <w:rsid w:val="00DF373F"/>
    <w:rsid w:val="00E25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431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41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416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30</TotalTime>
  <Pages>61</Pages>
  <Words>18</Words>
  <Characters>104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Kanavina_SV</cp:lastModifiedBy>
  <cp:revision>10</cp:revision>
  <dcterms:created xsi:type="dcterms:W3CDTF">2016-10-16T20:47:00Z</dcterms:created>
  <dcterms:modified xsi:type="dcterms:W3CDTF">2016-11-22T13:33:00Z</dcterms:modified>
</cp:coreProperties>
</file>